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45D10F" w14:textId="7257BE63" w:rsidR="00282CFE" w:rsidRPr="00282CFE" w:rsidRDefault="00282CFE" w:rsidP="00282CFE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  <w:r w:rsidRPr="00282CFE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 xml:space="preserve">Einladung zum Onlinekongress: </w:t>
      </w:r>
      <w:r w:rsidRPr="00282CFE">
        <w:rPr>
          <w:rFonts w:ascii="Times New Roman" w:eastAsia="Times New Roman" w:hAnsi="Times New Roman" w:cs="Times New Roman"/>
          <w:b/>
          <w:bCs/>
          <w:i/>
          <w:iCs/>
          <w:kern w:val="0"/>
          <w:lang w:eastAsia="de-DE"/>
          <w14:ligatures w14:val="none"/>
        </w:rPr>
        <w:t>Krisen als Wachstumschance – mit Integrität als Kompass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br/>
      </w:r>
      <w:r w:rsidRPr="00282CFE">
        <w:rPr>
          <w:rFonts w:ascii="Apple Color Emoji" w:eastAsia="Times New Roman" w:hAnsi="Apple Color Emoji" w:cs="Apple Color Emoji"/>
          <w:kern w:val="0"/>
          <w:lang w:eastAsia="de-DE"/>
          <w14:ligatures w14:val="none"/>
        </w:rPr>
        <w:t>🗓️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 10.–1</w:t>
      </w:r>
      <w:r w:rsidR="00EE0588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>7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. Juni 2025 | </w:t>
      </w:r>
      <w:r w:rsidR="00EE0588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>30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 Interviews | 1 </w:t>
      </w:r>
      <w:proofErr w:type="spellStart"/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>Masterclass</w:t>
      </w:r>
      <w:proofErr w:type="spellEnd"/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 | 1 innerer Kompass</w:t>
      </w:r>
    </w:p>
    <w:p w14:paraId="4B71E7B8" w14:textId="14633304" w:rsidR="00282CFE" w:rsidRPr="00282CFE" w:rsidRDefault="00282CFE" w:rsidP="00282CFE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>Liebe,</w:t>
      </w:r>
    </w:p>
    <w:p w14:paraId="6BD34B52" w14:textId="77777777" w:rsidR="00282CFE" w:rsidRPr="00282CFE" w:rsidRDefault="00282CFE" w:rsidP="00282CFE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>wir erleben eine Zeit multipler Krisen – persönlich, gesellschaftlich, spirituell. Doch statt uns lähmen zu lassen, lädt dieser Kongress ein, das scheinbar Destruktive als Impuls für echte Transformation zu begreifen.</w:t>
      </w:r>
    </w:p>
    <w:p w14:paraId="23FD7297" w14:textId="3F82D2E9" w:rsidR="00282CFE" w:rsidRPr="00282CFE" w:rsidRDefault="00282CFE" w:rsidP="00282CFE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  <w:r w:rsidRPr="00282CFE">
        <w:rPr>
          <w:rFonts w:ascii="Apple Color Emoji" w:eastAsia="Times New Roman" w:hAnsi="Apple Color Emoji" w:cs="Apple Color Emoji"/>
          <w:kern w:val="0"/>
          <w:lang w:eastAsia="de-DE"/>
          <w14:ligatures w14:val="none"/>
        </w:rPr>
        <w:t>👉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 </w:t>
      </w:r>
      <w:r w:rsidRPr="00282CFE">
        <w:rPr>
          <w:rFonts w:ascii="Times New Roman" w:eastAsia="Times New Roman" w:hAnsi="Times New Roman" w:cs="Times New Roman"/>
          <w:i/>
          <w:iCs/>
          <w:kern w:val="0"/>
          <w:lang w:eastAsia="de-DE"/>
          <w14:ligatures w14:val="none"/>
        </w:rPr>
        <w:t>Krisen als Wachstumschance – mit Integrität als Kompass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 ist mehr als ein Onlinekongress</w:t>
      </w:r>
      <w:r w:rsidRPr="0039796D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 es ist ein </w:t>
      </w:r>
      <w:proofErr w:type="spellStart"/>
      <w:r w:rsidRPr="0039796D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>TransGress</w:t>
      </w:r>
      <w:proofErr w:type="spellEnd"/>
      <w:r w:rsidRPr="0039796D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>, der zur Transformation einlädt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>.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br/>
        <w:t xml:space="preserve">Es ist eine </w:t>
      </w:r>
      <w:r w:rsidRPr="00282CFE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>Expedition zu innerer Klarheit, Haltung und Echtheit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. </w:t>
      </w:r>
    </w:p>
    <w:p w14:paraId="4D21D09D" w14:textId="43F16419" w:rsidR="00282CFE" w:rsidRPr="00282CFE" w:rsidRDefault="00282CFE" w:rsidP="00282CFE">
      <w:pPr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</w:p>
    <w:p w14:paraId="254CF4FF" w14:textId="77777777" w:rsidR="00282CFE" w:rsidRPr="00282CFE" w:rsidRDefault="00282CFE" w:rsidP="00282CFE">
      <w:pPr>
        <w:spacing w:before="100" w:beforeAutospacing="1" w:after="100" w:afterAutospacing="1"/>
        <w:outlineLvl w:val="2"/>
        <w:rPr>
          <w:rFonts w:ascii="Times New Roman" w:eastAsia="Times New Roman" w:hAnsi="Times New Roman" w:cs="Times New Roman"/>
          <w:b/>
          <w:bCs/>
          <w:kern w:val="0"/>
          <w:sz w:val="27"/>
          <w:szCs w:val="27"/>
          <w:lang w:eastAsia="de-DE"/>
          <w14:ligatures w14:val="none"/>
        </w:rPr>
      </w:pPr>
      <w:r w:rsidRPr="00282CFE">
        <w:rPr>
          <w:rFonts w:ascii="Apple Color Emoji" w:eastAsia="Times New Roman" w:hAnsi="Apple Color Emoji" w:cs="Apple Color Emoji"/>
          <w:b/>
          <w:bCs/>
          <w:kern w:val="0"/>
          <w:sz w:val="27"/>
          <w:szCs w:val="27"/>
          <w:lang w:eastAsia="de-DE"/>
          <w14:ligatures w14:val="none"/>
        </w:rPr>
        <w:t>✨</w:t>
      </w:r>
      <w:r w:rsidRPr="00282CFE">
        <w:rPr>
          <w:rFonts w:ascii="Times New Roman" w:eastAsia="Times New Roman" w:hAnsi="Times New Roman" w:cs="Times New Roman"/>
          <w:b/>
          <w:bCs/>
          <w:kern w:val="0"/>
          <w:sz w:val="27"/>
          <w:szCs w:val="27"/>
          <w:lang w:eastAsia="de-DE"/>
          <w14:ligatures w14:val="none"/>
        </w:rPr>
        <w:t xml:space="preserve"> Was diesen Kongress so besonders macht:</w:t>
      </w:r>
    </w:p>
    <w:p w14:paraId="145FABF0" w14:textId="1F9310E2" w:rsidR="00282CFE" w:rsidRPr="00282CFE" w:rsidRDefault="00282CFE" w:rsidP="00282CFE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>Hier wird nicht nur geredet – hier wird reflektiert, gefühlt, verändert.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br/>
        <w:t xml:space="preserve">Denn </w:t>
      </w:r>
      <w:r w:rsidRPr="00282CFE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>jedes einzelne Interview wird</w:t>
      </w:r>
      <w:r w:rsidRPr="0039796D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>,</w:t>
      </w:r>
      <w:r w:rsidRPr="00282CFE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 xml:space="preserve"> </w:t>
      </w:r>
      <w:r w:rsidRPr="0039796D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 xml:space="preserve">im Mitgliederbereich, </w:t>
      </w:r>
      <w:r w:rsidRPr="00282CFE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 xml:space="preserve">durch ein </w:t>
      </w:r>
      <w:proofErr w:type="spellStart"/>
      <w:r w:rsidRPr="00282CFE">
        <w:rPr>
          <w:rFonts w:ascii="Times New Roman" w:eastAsia="Times New Roman" w:hAnsi="Times New Roman" w:cs="Times New Roman"/>
          <w:b/>
          <w:bCs/>
          <w:i/>
          <w:iCs/>
          <w:kern w:val="0"/>
          <w:lang w:eastAsia="de-DE"/>
          <w14:ligatures w14:val="none"/>
        </w:rPr>
        <w:t>KongressInar</w:t>
      </w:r>
      <w:proofErr w:type="spellEnd"/>
      <w:r w:rsidRPr="00282CFE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 xml:space="preserve"> ergänzt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>, das aus dem Gespräch ein transformierendes Erlebnis macht:</w:t>
      </w:r>
    </w:p>
    <w:p w14:paraId="3553CCBC" w14:textId="77777777" w:rsidR="00282CFE" w:rsidRPr="00282CFE" w:rsidRDefault="00282CFE" w:rsidP="00282CFE">
      <w:pPr>
        <w:numPr>
          <w:ilvl w:val="0"/>
          <w:numId w:val="1"/>
        </w:num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  <w:r w:rsidRPr="00282CFE">
        <w:rPr>
          <w:rFonts w:ascii="Apple Color Emoji" w:eastAsia="Times New Roman" w:hAnsi="Apple Color Emoji" w:cs="Apple Color Emoji"/>
          <w:kern w:val="0"/>
          <w:lang w:eastAsia="de-DE"/>
          <w14:ligatures w14:val="none"/>
        </w:rPr>
        <w:t>🎧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 Audio-Vertiefungen</w:t>
      </w:r>
    </w:p>
    <w:p w14:paraId="6AE22B20" w14:textId="77777777" w:rsidR="00282CFE" w:rsidRPr="00282CFE" w:rsidRDefault="00282CFE" w:rsidP="00282CFE">
      <w:pPr>
        <w:numPr>
          <w:ilvl w:val="0"/>
          <w:numId w:val="1"/>
        </w:num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  <w:r w:rsidRPr="00282CFE">
        <w:rPr>
          <w:rFonts w:ascii="Apple Color Emoji" w:eastAsia="Times New Roman" w:hAnsi="Apple Color Emoji" w:cs="Apple Color Emoji"/>
          <w:kern w:val="0"/>
          <w:lang w:eastAsia="de-DE"/>
          <w14:ligatures w14:val="none"/>
        </w:rPr>
        <w:t>✍️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 Reflexionsfragen &amp; Lückentexte</w:t>
      </w:r>
    </w:p>
    <w:p w14:paraId="019D5ADF" w14:textId="77777777" w:rsidR="00282CFE" w:rsidRPr="00282CFE" w:rsidRDefault="00282CFE" w:rsidP="00282CFE">
      <w:pPr>
        <w:numPr>
          <w:ilvl w:val="0"/>
          <w:numId w:val="1"/>
        </w:num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  <w:r w:rsidRPr="00282CFE">
        <w:rPr>
          <w:rFonts w:ascii="Apple Color Emoji" w:eastAsia="Times New Roman" w:hAnsi="Apple Color Emoji" w:cs="Apple Color Emoji"/>
          <w:kern w:val="0"/>
          <w:lang w:eastAsia="de-DE"/>
          <w14:ligatures w14:val="none"/>
        </w:rPr>
        <w:t>🧭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 Selbstsuggestionen &amp; Fantasiereisen</w:t>
      </w:r>
    </w:p>
    <w:p w14:paraId="0CB3D43D" w14:textId="5268279B" w:rsidR="00282CFE" w:rsidRPr="0039796D" w:rsidRDefault="00282CFE" w:rsidP="00282CFE">
      <w:pPr>
        <w:numPr>
          <w:ilvl w:val="0"/>
          <w:numId w:val="1"/>
        </w:num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  <w:r w:rsidRPr="00282CFE">
        <w:rPr>
          <w:rFonts w:ascii="Apple Color Emoji" w:eastAsia="Times New Roman" w:hAnsi="Apple Color Emoji" w:cs="Apple Color Emoji"/>
          <w:kern w:val="0"/>
          <w:lang w:eastAsia="de-DE"/>
          <w14:ligatures w14:val="none"/>
        </w:rPr>
        <w:t>📜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 Fabeln</w:t>
      </w:r>
      <w:r w:rsidRPr="0039796D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>, Märchen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 &amp; Hörerlebnisse</w:t>
      </w:r>
    </w:p>
    <w:p w14:paraId="31D14E0D" w14:textId="5160EF13" w:rsidR="00282CFE" w:rsidRPr="00282CFE" w:rsidRDefault="00282CFE" w:rsidP="00282CFE">
      <w:pPr>
        <w:numPr>
          <w:ilvl w:val="0"/>
          <w:numId w:val="1"/>
        </w:num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  <w:r w:rsidRPr="0039796D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>Speziell das Interview ergänzende Zugaben der Speaker</w:t>
      </w:r>
    </w:p>
    <w:p w14:paraId="69E1D69D" w14:textId="77777777" w:rsidR="00282CFE" w:rsidRPr="00282CFE" w:rsidRDefault="00282CFE" w:rsidP="00282CFE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Das ist </w:t>
      </w:r>
      <w:r w:rsidRPr="00282CFE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>in dieser Form einzigartig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 – jedes Interview wird zum Mini-Retreat.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br/>
        <w:t xml:space="preserve">Teilnehmende gehen </w:t>
      </w:r>
      <w:r w:rsidRPr="00282CFE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>nicht mit mehr Info, sondern mit mehr Integrität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 aus dem Kongress.</w:t>
      </w:r>
    </w:p>
    <w:p w14:paraId="17F3420E" w14:textId="1E99F551" w:rsidR="00282CFE" w:rsidRPr="00282CFE" w:rsidRDefault="00282CFE" w:rsidP="00282CFE">
      <w:pPr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</w:p>
    <w:p w14:paraId="6A39DC5D" w14:textId="77777777" w:rsidR="00282CFE" w:rsidRPr="00282CFE" w:rsidRDefault="00282CFE" w:rsidP="00282CFE">
      <w:pPr>
        <w:spacing w:before="100" w:beforeAutospacing="1" w:after="100" w:afterAutospacing="1"/>
        <w:outlineLvl w:val="2"/>
        <w:rPr>
          <w:rFonts w:ascii="Times New Roman" w:eastAsia="Times New Roman" w:hAnsi="Times New Roman" w:cs="Times New Roman"/>
          <w:b/>
          <w:bCs/>
          <w:kern w:val="0"/>
          <w:sz w:val="27"/>
          <w:szCs w:val="27"/>
          <w:lang w:eastAsia="de-DE"/>
          <w14:ligatures w14:val="none"/>
        </w:rPr>
      </w:pPr>
      <w:r w:rsidRPr="00282CFE">
        <w:rPr>
          <w:rFonts w:ascii="Apple Color Emoji" w:eastAsia="Times New Roman" w:hAnsi="Apple Color Emoji" w:cs="Apple Color Emoji"/>
          <w:b/>
          <w:bCs/>
          <w:kern w:val="0"/>
          <w:sz w:val="27"/>
          <w:szCs w:val="27"/>
          <w:lang w:eastAsia="de-DE"/>
          <w14:ligatures w14:val="none"/>
        </w:rPr>
        <w:t>🗺️</w:t>
      </w:r>
      <w:r w:rsidRPr="00282CFE">
        <w:rPr>
          <w:rFonts w:ascii="Times New Roman" w:eastAsia="Times New Roman" w:hAnsi="Times New Roman" w:cs="Times New Roman"/>
          <w:b/>
          <w:bCs/>
          <w:kern w:val="0"/>
          <w:sz w:val="27"/>
          <w:szCs w:val="27"/>
          <w:lang w:eastAsia="de-DE"/>
          <w14:ligatures w14:val="none"/>
        </w:rPr>
        <w:t xml:space="preserve"> Die 8 Tage – Die Krisen – Die Chancen:</w:t>
      </w:r>
    </w:p>
    <w:p w14:paraId="48C7CE5A" w14:textId="77777777" w:rsidR="00282CFE" w:rsidRPr="00282CFE" w:rsidRDefault="00282CFE" w:rsidP="00282CFE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  <w:r w:rsidRPr="00282CFE">
        <w:rPr>
          <w:rFonts w:ascii="Apple Color Emoji" w:eastAsia="Times New Roman" w:hAnsi="Apple Color Emoji" w:cs="Apple Color Emoji"/>
          <w:b/>
          <w:bCs/>
          <w:kern w:val="0"/>
          <w:lang w:eastAsia="de-DE"/>
          <w14:ligatures w14:val="none"/>
        </w:rPr>
        <w:t>🗓️</w:t>
      </w:r>
      <w:r w:rsidRPr="00282CFE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 xml:space="preserve"> Tag 1 (10.6.): Lebensübergänge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br/>
        <w:t>– Mann werden | Frau werden | Pflege im Alter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br/>
      </w:r>
      <w:r w:rsidRPr="00282CFE">
        <w:rPr>
          <w:rFonts w:ascii="Apple Color Emoji" w:eastAsia="Times New Roman" w:hAnsi="Apple Color Emoji" w:cs="Apple Color Emoji"/>
          <w:kern w:val="0"/>
          <w:lang w:eastAsia="de-DE"/>
          <w14:ligatures w14:val="none"/>
        </w:rPr>
        <w:t>👉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 Wandlung statt Widerstand – wenn Identität sich erneuert</w:t>
      </w:r>
    </w:p>
    <w:p w14:paraId="3444221F" w14:textId="77777777" w:rsidR="00282CFE" w:rsidRPr="00282CFE" w:rsidRDefault="00282CFE" w:rsidP="00282CFE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  <w:r w:rsidRPr="00282CFE">
        <w:rPr>
          <w:rFonts w:ascii="Apple Color Emoji" w:eastAsia="Times New Roman" w:hAnsi="Apple Color Emoji" w:cs="Apple Color Emoji"/>
          <w:b/>
          <w:bCs/>
          <w:kern w:val="0"/>
          <w:lang w:eastAsia="de-DE"/>
          <w14:ligatures w14:val="none"/>
        </w:rPr>
        <w:t>🗓️</w:t>
      </w:r>
      <w:r w:rsidRPr="00282CFE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 xml:space="preserve"> Tag 2 (11.6.): Lebenskrisen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br/>
        <w:t>– Burnout | Scheitern | Tod im Umfeld | Neuanfänge | Finanzen | LGBTQ-Themen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br/>
      </w:r>
      <w:r w:rsidRPr="00282CFE">
        <w:rPr>
          <w:rFonts w:ascii="Apple Color Emoji" w:eastAsia="Times New Roman" w:hAnsi="Apple Color Emoji" w:cs="Apple Color Emoji"/>
          <w:kern w:val="0"/>
          <w:lang w:eastAsia="de-DE"/>
          <w14:ligatures w14:val="none"/>
        </w:rPr>
        <w:t>👉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 Krisen des Ichs: Wenn das Alte zerbricht und das Wahre bleibt</w:t>
      </w:r>
    </w:p>
    <w:p w14:paraId="34DDC76B" w14:textId="77777777" w:rsidR="00282CFE" w:rsidRPr="00282CFE" w:rsidRDefault="00282CFE" w:rsidP="00282CFE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  <w:r w:rsidRPr="00282CFE">
        <w:rPr>
          <w:rFonts w:ascii="Apple Color Emoji" w:eastAsia="Times New Roman" w:hAnsi="Apple Color Emoji" w:cs="Apple Color Emoji"/>
          <w:b/>
          <w:bCs/>
          <w:kern w:val="0"/>
          <w:lang w:eastAsia="de-DE"/>
          <w14:ligatures w14:val="none"/>
        </w:rPr>
        <w:t>🗓️</w:t>
      </w:r>
      <w:r w:rsidRPr="00282CFE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 xml:space="preserve"> Tag 3 (12.6.): Beziehungen &amp; Zwischenmenschliches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br/>
        <w:t>– Trennung | Einsamkeit | Eltern loslassen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br/>
      </w:r>
      <w:r w:rsidRPr="00282CFE">
        <w:rPr>
          <w:rFonts w:ascii="Apple Color Emoji" w:eastAsia="Times New Roman" w:hAnsi="Apple Color Emoji" w:cs="Apple Color Emoji"/>
          <w:kern w:val="0"/>
          <w:lang w:eastAsia="de-DE"/>
          <w14:ligatures w14:val="none"/>
        </w:rPr>
        <w:t>👉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 Verbindung jenseits von Pflicht und Schmerz</w:t>
      </w:r>
    </w:p>
    <w:p w14:paraId="3B382AA4" w14:textId="77777777" w:rsidR="00282CFE" w:rsidRPr="00282CFE" w:rsidRDefault="00282CFE" w:rsidP="00282CFE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  <w:r w:rsidRPr="00282CFE">
        <w:rPr>
          <w:rFonts w:ascii="Apple Color Emoji" w:eastAsia="Times New Roman" w:hAnsi="Apple Color Emoji" w:cs="Apple Color Emoji"/>
          <w:b/>
          <w:bCs/>
          <w:kern w:val="0"/>
          <w:lang w:eastAsia="de-DE"/>
          <w14:ligatures w14:val="none"/>
        </w:rPr>
        <w:lastRenderedPageBreak/>
        <w:t>🗓️</w:t>
      </w:r>
      <w:r w:rsidRPr="00282CFE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 xml:space="preserve"> Tag 4 (13.6.): Körper &amp; Krankheiten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br/>
        <w:t>– Krankheit als Sprache | Sucht | Gewicht &amp; Erwartung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br/>
      </w:r>
      <w:r w:rsidRPr="00282CFE">
        <w:rPr>
          <w:rFonts w:ascii="Apple Color Emoji" w:eastAsia="Times New Roman" w:hAnsi="Apple Color Emoji" w:cs="Apple Color Emoji"/>
          <w:kern w:val="0"/>
          <w:lang w:eastAsia="de-DE"/>
          <w14:ligatures w14:val="none"/>
        </w:rPr>
        <w:t>👉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 Der Körper als ehrlicher Spiegel</w:t>
      </w:r>
    </w:p>
    <w:p w14:paraId="74C89617" w14:textId="77777777" w:rsidR="00282CFE" w:rsidRPr="00282CFE" w:rsidRDefault="00282CFE" w:rsidP="00282CFE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  <w:r w:rsidRPr="00282CFE">
        <w:rPr>
          <w:rFonts w:ascii="Apple Color Emoji" w:eastAsia="Times New Roman" w:hAnsi="Apple Color Emoji" w:cs="Apple Color Emoji"/>
          <w:b/>
          <w:bCs/>
          <w:kern w:val="0"/>
          <w:lang w:eastAsia="de-DE"/>
          <w14:ligatures w14:val="none"/>
        </w:rPr>
        <w:t>🗓️</w:t>
      </w:r>
      <w:r w:rsidRPr="00282CFE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 xml:space="preserve"> Tag 5 (14.6.): Beruf &amp; Berufung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br/>
        <w:t xml:space="preserve">– </w:t>
      </w:r>
      <w:proofErr w:type="spellStart"/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>Jobfrust</w:t>
      </w:r>
      <w:proofErr w:type="spellEnd"/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 | Arbeitslosigkeit | Künstliche Intelligenz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br/>
      </w:r>
      <w:r w:rsidRPr="00282CFE">
        <w:rPr>
          <w:rFonts w:ascii="Apple Color Emoji" w:eastAsia="Times New Roman" w:hAnsi="Apple Color Emoji" w:cs="Apple Color Emoji"/>
          <w:kern w:val="0"/>
          <w:lang w:eastAsia="de-DE"/>
          <w14:ligatures w14:val="none"/>
        </w:rPr>
        <w:t>👉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 Integrität im Wandel der Arbeitswelt</w:t>
      </w:r>
    </w:p>
    <w:p w14:paraId="4E32D941" w14:textId="77777777" w:rsidR="00282CFE" w:rsidRPr="00282CFE" w:rsidRDefault="00282CFE" w:rsidP="00282CFE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  <w:r w:rsidRPr="00282CFE">
        <w:rPr>
          <w:rFonts w:ascii="Apple Color Emoji" w:eastAsia="Times New Roman" w:hAnsi="Apple Color Emoji" w:cs="Apple Color Emoji"/>
          <w:b/>
          <w:bCs/>
          <w:kern w:val="0"/>
          <w:lang w:eastAsia="de-DE"/>
          <w14:ligatures w14:val="none"/>
        </w:rPr>
        <w:t>🗓️</w:t>
      </w:r>
      <w:r w:rsidRPr="00282CFE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 xml:space="preserve"> Tag 6 (15.6.): Spiritualität &amp; Sinn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br/>
        <w:t>– Glaubenskrisen | Spirituelle Sackgassen | Dunkle Nacht der Seele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br/>
      </w:r>
      <w:r w:rsidRPr="00282CFE">
        <w:rPr>
          <w:rFonts w:ascii="Apple Color Emoji" w:eastAsia="Times New Roman" w:hAnsi="Apple Color Emoji" w:cs="Apple Color Emoji"/>
          <w:kern w:val="0"/>
          <w:lang w:eastAsia="de-DE"/>
          <w14:ligatures w14:val="none"/>
        </w:rPr>
        <w:t>👉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 Vom blinden Glauben zur lebendigen Wahrheit</w:t>
      </w:r>
    </w:p>
    <w:p w14:paraId="0FC577D8" w14:textId="77777777" w:rsidR="00282CFE" w:rsidRPr="00282CFE" w:rsidRDefault="00282CFE" w:rsidP="00282CFE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  <w:r w:rsidRPr="00282CFE">
        <w:rPr>
          <w:rFonts w:ascii="Apple Color Emoji" w:eastAsia="Times New Roman" w:hAnsi="Apple Color Emoji" w:cs="Apple Color Emoji"/>
          <w:b/>
          <w:bCs/>
          <w:kern w:val="0"/>
          <w:lang w:eastAsia="de-DE"/>
          <w14:ligatures w14:val="none"/>
        </w:rPr>
        <w:t>🗓️</w:t>
      </w:r>
      <w:r w:rsidRPr="00282CFE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 xml:space="preserve"> Tag 7 (16.6.): Gesellschaft &amp; Politik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br/>
        <w:t>– Dauerkrisenmodus | Umwelt | Demokratie | Werteverfall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br/>
      </w:r>
      <w:r w:rsidRPr="00282CFE">
        <w:rPr>
          <w:rFonts w:ascii="Apple Color Emoji" w:eastAsia="Times New Roman" w:hAnsi="Apple Color Emoji" w:cs="Apple Color Emoji"/>
          <w:kern w:val="0"/>
          <w:lang w:eastAsia="de-DE"/>
          <w14:ligatures w14:val="none"/>
        </w:rPr>
        <w:t>👉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 Zwischen Ohnmacht und Verantwortung: Wo ist mein Platz?</w:t>
      </w:r>
    </w:p>
    <w:p w14:paraId="21433756" w14:textId="4A40D221" w:rsidR="00282CFE" w:rsidRPr="00282CFE" w:rsidRDefault="00282CFE" w:rsidP="004B7B74">
      <w:pPr>
        <w:spacing w:before="100" w:beforeAutospacing="1" w:after="100" w:afterAutospacing="1"/>
        <w:rPr>
          <w:rFonts w:ascii="Times New Roman" w:eastAsia="Times New Roman" w:hAnsi="Times New Roman" w:cs="Times New Roman"/>
          <w:i/>
          <w:iCs/>
          <w:kern w:val="0"/>
          <w:lang w:eastAsia="de-DE"/>
          <w14:ligatures w14:val="none"/>
        </w:rPr>
      </w:pPr>
      <w:r w:rsidRPr="00282CFE">
        <w:rPr>
          <w:rFonts w:ascii="Apple Color Emoji" w:eastAsia="Times New Roman" w:hAnsi="Apple Color Emoji" w:cs="Apple Color Emoji"/>
          <w:b/>
          <w:bCs/>
          <w:kern w:val="0"/>
          <w:lang w:eastAsia="de-DE"/>
          <w14:ligatures w14:val="none"/>
        </w:rPr>
        <w:t>🗓️</w:t>
      </w:r>
      <w:r w:rsidRPr="00282CFE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 xml:space="preserve"> Tag 8 (17.6.): D</w:t>
      </w:r>
      <w:r w:rsidR="00582B89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 xml:space="preserve">er </w:t>
      </w:r>
      <w:proofErr w:type="spellStart"/>
      <w:r w:rsidR="00582B89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>Abschluß</w:t>
      </w:r>
      <w:proofErr w:type="spellEnd"/>
      <w:r w:rsidRPr="00282CFE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 xml:space="preserve">– Integration &amp; Super </w:t>
      </w:r>
      <w:proofErr w:type="spellStart"/>
      <w:r w:rsidRPr="00282CFE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>Synchronicity</w:t>
      </w:r>
      <w:proofErr w:type="spellEnd"/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br/>
      </w:r>
      <w:r w:rsidRPr="00282CFE">
        <w:rPr>
          <w:rFonts w:ascii="Apple Color Emoji" w:eastAsia="Times New Roman" w:hAnsi="Apple Color Emoji" w:cs="Apple Color Emoji"/>
          <w:b/>
          <w:bCs/>
          <w:kern w:val="0"/>
          <w:lang w:eastAsia="de-DE"/>
          <w14:ligatures w14:val="none"/>
        </w:rPr>
        <w:t>🎓</w:t>
      </w:r>
      <w:r w:rsidRPr="00282CFE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 xml:space="preserve"> Live-</w:t>
      </w:r>
      <w:proofErr w:type="spellStart"/>
      <w:r w:rsidRPr="00282CFE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>Masterclass</w:t>
      </w:r>
      <w:proofErr w:type="spellEnd"/>
      <w:r w:rsidRPr="00282CFE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 xml:space="preserve"> mit Susanne </w:t>
      </w:r>
      <w:r w:rsidR="004D7C8E" w:rsidRPr="0039796D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>Kos</w:t>
      </w:r>
      <w:r w:rsidR="0039796D" w:rsidRPr="0039796D">
        <w:rPr>
          <w:rFonts w:ascii="Times New Roman" w:eastAsia="Times New Roman" w:hAnsi="Times New Roman" w:cs="Times New Roman"/>
          <w:b/>
          <w:bCs/>
          <w:kern w:val="0"/>
          <w:lang w:eastAsia="de-DE"/>
          <w14:ligatures w14:val="none"/>
        </w:rPr>
        <w:t>, Autorin von:</w:t>
      </w:r>
      <w:r w:rsidR="0039796D">
        <w:rPr>
          <w:rFonts w:ascii="Times New Roman" w:eastAsia="Times New Roman" w:hAnsi="Times New Roman" w:cs="Times New Roman"/>
          <w:i/>
          <w:iCs/>
          <w:kern w:val="0"/>
          <w:lang w:eastAsia="de-DE"/>
          <w14:ligatures w14:val="none"/>
        </w:rPr>
        <w:t xml:space="preserve"> </w:t>
      </w:r>
      <w:r w:rsidRPr="0039796D">
        <w:rPr>
          <w:rFonts w:ascii="Times New Roman" w:eastAsia="Times New Roman" w:hAnsi="Times New Roman" w:cs="Times New Roman"/>
          <w:i/>
          <w:iCs/>
          <w:kern w:val="0"/>
          <w:lang w:eastAsia="de-DE"/>
          <w14:ligatures w14:val="none"/>
        </w:rPr>
        <w:t xml:space="preserve">Super </w:t>
      </w:r>
      <w:proofErr w:type="spellStart"/>
      <w:r w:rsidRPr="0039796D">
        <w:rPr>
          <w:rFonts w:ascii="Times New Roman" w:eastAsia="Times New Roman" w:hAnsi="Times New Roman" w:cs="Times New Roman"/>
          <w:i/>
          <w:iCs/>
          <w:kern w:val="0"/>
          <w:lang w:eastAsia="de-DE"/>
          <w14:ligatures w14:val="none"/>
        </w:rPr>
        <w:t>Synchronicit</w:t>
      </w:r>
      <w:r w:rsidR="0039796D">
        <w:rPr>
          <w:rFonts w:ascii="Times New Roman" w:eastAsia="Times New Roman" w:hAnsi="Times New Roman" w:cs="Times New Roman"/>
          <w:i/>
          <w:iCs/>
          <w:kern w:val="0"/>
          <w:lang w:eastAsia="de-DE"/>
          <w14:ligatures w14:val="none"/>
        </w:rPr>
        <w:t>y</w:t>
      </w:r>
      <w:proofErr w:type="spellEnd"/>
      <w:r w:rsidRPr="0039796D">
        <w:rPr>
          <w:rFonts w:ascii="Times New Roman" w:eastAsia="Times New Roman" w:hAnsi="Times New Roman" w:cs="Times New Roman"/>
          <w:i/>
          <w:iCs/>
          <w:kern w:val="0"/>
          <w:lang w:eastAsia="de-DE"/>
          <w14:ligatures w14:val="none"/>
        </w:rPr>
        <w:t xml:space="preserve"> </w:t>
      </w:r>
      <w:r w:rsidR="0039796D" w:rsidRPr="0039796D">
        <w:rPr>
          <w:rFonts w:ascii="Times New Roman" w:eastAsia="Times New Roman" w:hAnsi="Times New Roman" w:cs="Times New Roman"/>
          <w:i/>
          <w:iCs/>
          <w:kern w:val="0"/>
          <w:lang w:eastAsia="de-DE"/>
          <w14:ligatures w14:val="none"/>
        </w:rPr>
        <w:t>–</w:t>
      </w:r>
      <w:r w:rsidR="0039796D" w:rsidRPr="0039796D">
        <w:rPr>
          <w:rFonts w:ascii="Times New Roman" w:eastAsia="Times New Roman" w:hAnsi="Times New Roman" w:cs="Times New Roman"/>
          <w:i/>
          <w:iCs/>
          <w:kern w:val="0"/>
          <w:lang w:eastAsia="de-DE"/>
          <w14:ligatures w14:val="none"/>
        </w:rPr>
        <w:br/>
      </w:r>
      <w:r w:rsidR="0039796D" w:rsidRPr="0039796D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>„</w:t>
      </w:r>
      <w:r w:rsidRPr="0039796D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>Das Universum reagiert auf Integrität - nicht auf Wunschzettel.</w:t>
      </w:r>
      <w:r w:rsidR="0039796D" w:rsidRPr="0039796D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>“</w:t>
      </w:r>
      <w:r w:rsidR="0039796D" w:rsidRPr="0039796D">
        <w:br/>
      </w:r>
      <w:r w:rsidR="0039796D">
        <w:rPr>
          <w:rFonts w:ascii="Times New Roman" w:eastAsia="Times New Roman" w:hAnsi="Times New Roman" w:cs="Times New Roman"/>
          <w:i/>
          <w:iCs/>
          <w:kern w:val="0"/>
          <w:sz w:val="21"/>
          <w:szCs w:val="21"/>
          <w:lang w:eastAsia="de-DE"/>
          <w14:ligatures w14:val="none"/>
        </w:rPr>
        <w:t>„</w:t>
      </w:r>
      <w:r w:rsidR="004B7B74" w:rsidRPr="0039796D">
        <w:rPr>
          <w:rFonts w:ascii="Times New Roman" w:eastAsia="Times New Roman" w:hAnsi="Times New Roman" w:cs="Times New Roman"/>
          <w:i/>
          <w:iCs/>
          <w:kern w:val="0"/>
          <w:sz w:val="21"/>
          <w:szCs w:val="21"/>
          <w:lang w:eastAsia="de-DE"/>
          <w14:ligatures w14:val="none"/>
        </w:rPr>
        <w:t>Das Universum hat einen ziemlich guten Bullshit-Detektor</w:t>
      </w:r>
      <w:r w:rsidR="0039796D">
        <w:rPr>
          <w:rFonts w:ascii="Times New Roman" w:eastAsia="Times New Roman" w:hAnsi="Times New Roman" w:cs="Times New Roman"/>
          <w:i/>
          <w:iCs/>
          <w:kern w:val="0"/>
          <w:sz w:val="21"/>
          <w:szCs w:val="21"/>
          <w:lang w:eastAsia="de-DE"/>
          <w14:ligatures w14:val="none"/>
        </w:rPr>
        <w:t>“</w:t>
      </w:r>
      <w:r w:rsidRPr="00282CFE">
        <w:rPr>
          <w:rFonts w:ascii="Times New Roman" w:eastAsia="Times New Roman" w:hAnsi="Times New Roman" w:cs="Times New Roman"/>
          <w:kern w:val="0"/>
          <w:sz w:val="21"/>
          <w:szCs w:val="21"/>
          <w:lang w:eastAsia="de-DE"/>
          <w14:ligatures w14:val="none"/>
        </w:rPr>
        <w:br/>
      </w:r>
      <w:r w:rsidR="0039796D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>Die Anleitung schlechthin das Leben deiner Erfüllung zu führen. Aber Achtung</w:t>
      </w:r>
    </w:p>
    <w:p w14:paraId="0724657E" w14:textId="5A41A6D8" w:rsidR="00282CFE" w:rsidRPr="00282CFE" w:rsidRDefault="00282CFE" w:rsidP="00282CFE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  <w:r w:rsidRPr="00282CFE">
        <w:rPr>
          <w:rFonts w:ascii="Apple Color Emoji" w:eastAsia="Times New Roman" w:hAnsi="Apple Color Emoji" w:cs="Apple Color Emoji"/>
          <w:kern w:val="0"/>
          <w:lang w:eastAsia="de-DE"/>
          <w14:ligatures w14:val="none"/>
        </w:rPr>
        <w:t>👉</w:t>
      </w: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 </w:t>
      </w:r>
      <w:r w:rsidR="004D7C8E" w:rsidRPr="0039796D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 xml:space="preserve">Jetzt kostenlos anmelden: </w:t>
      </w:r>
      <w:r w:rsidR="000A65F2" w:rsidRPr="000A65F2">
        <w:rPr>
          <w:rFonts w:ascii="Times New Roman" w:eastAsia="Times New Roman" w:hAnsi="Times New Roman" w:cs="Times New Roman"/>
          <w:color w:val="FF0000"/>
          <w:kern w:val="0"/>
          <w:lang w:eastAsia="de-DE"/>
          <w14:ligatures w14:val="none"/>
        </w:rPr>
        <w:t>(DEIN AFFILIATELINK)</w:t>
      </w:r>
      <w:r w:rsidR="008E76F5" w:rsidRPr="000A65F2">
        <w:rPr>
          <w:rFonts w:ascii="Times New Roman" w:eastAsia="Times New Roman" w:hAnsi="Times New Roman" w:cs="Times New Roman"/>
          <w:color w:val="FF0000"/>
          <w:kern w:val="0"/>
          <w:lang w:eastAsia="de-DE"/>
          <w14:ligatures w14:val="none"/>
        </w:rPr>
        <w:t xml:space="preserve"> </w:t>
      </w:r>
    </w:p>
    <w:p w14:paraId="274701A8" w14:textId="33CA098A" w:rsidR="00993A5D" w:rsidRPr="00582B89" w:rsidRDefault="00282CFE" w:rsidP="00582B89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eastAsia="de-DE"/>
          <w14:ligatures w14:val="none"/>
        </w:rPr>
      </w:pPr>
      <w:r w:rsidRPr="00282CFE">
        <w:rPr>
          <w:rFonts w:ascii="Times New Roman" w:eastAsia="Times New Roman" w:hAnsi="Times New Roman" w:cs="Times New Roman"/>
          <w:kern w:val="0"/>
          <w:lang w:eastAsia="de-DE"/>
          <w14:ligatures w14:val="none"/>
        </w:rPr>
        <w:t>Lass uns gemeinsam einen Raum schaffen, in dem Krisen zu Katalysatoren für Integrität werden – mit Tiefgang, Weite und Wirkung.</w:t>
      </w:r>
    </w:p>
    <w:sectPr w:rsidR="00993A5D" w:rsidRPr="00582B89" w:rsidSect="003865D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88E739" w14:textId="77777777" w:rsidR="00762C86" w:rsidRDefault="00762C86" w:rsidP="002C27F0">
      <w:r>
        <w:separator/>
      </w:r>
    </w:p>
  </w:endnote>
  <w:endnote w:type="continuationSeparator" w:id="0">
    <w:p w14:paraId="7FC0107C" w14:textId="77777777" w:rsidR="00762C86" w:rsidRDefault="00762C86" w:rsidP="002C27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9D2AF3" w14:textId="77777777" w:rsidR="00200D1A" w:rsidRDefault="00200D1A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W w:w="0" w:type="auto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34"/>
      <w:gridCol w:w="7922"/>
    </w:tblGrid>
    <w:tr w:rsidR="00681754" w14:paraId="3EF77F35" w14:textId="77777777" w:rsidTr="00681754">
      <w:tc>
        <w:tcPr>
          <w:tcW w:w="1134" w:type="dxa"/>
        </w:tcPr>
        <w:p w14:paraId="76E0ABBE" w14:textId="77777777" w:rsidR="00200D1A" w:rsidRPr="00200D1A" w:rsidRDefault="00681754" w:rsidP="00200D1A">
          <w:pPr>
            <w:pStyle w:val="Fuzeile"/>
            <w:rPr>
              <w:sz w:val="20"/>
              <w:szCs w:val="20"/>
            </w:rPr>
          </w:pPr>
          <w:r>
            <w:rPr>
              <w:noProof/>
              <w:sz w:val="20"/>
              <w:szCs w:val="20"/>
            </w:rPr>
            <w:drawing>
              <wp:inline distT="0" distB="0" distL="0" distR="0" wp14:anchorId="58C5D974" wp14:editId="39340A76">
                <wp:extent cx="438700" cy="438700"/>
                <wp:effectExtent l="0" t="0" r="6350" b="6350"/>
                <wp:docPr id="281101276" name="Grafik 3" descr="Ein Bild, das Grafiken, Kreis, Logo, Grafikdesign enthält.&#10;&#10;KI-generierte Inhalte können fehlerhaft sein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81101276" name="Grafik 3" descr="Ein Bild, das Grafiken, Kreis, Logo, Grafikdesign enthält.&#10;&#10;KI-generierte Inhalte können fehlerhaft sein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8384" cy="45838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922" w:type="dxa"/>
        </w:tcPr>
        <w:p w14:paraId="24298F76" w14:textId="77777777" w:rsidR="00200D1A" w:rsidRPr="00200D1A" w:rsidRDefault="002A3E49" w:rsidP="00200D1A">
          <w:pPr>
            <w:pStyle w:val="Fuzeile"/>
            <w:rPr>
              <w:rFonts w:ascii="Times New Roman" w:eastAsia="Times New Roman" w:hAnsi="Times New Roman" w:cs="Times New Roman"/>
              <w:b/>
              <w:bCs/>
              <w:kern w:val="0"/>
              <w:sz w:val="20"/>
              <w:szCs w:val="20"/>
              <w:lang w:val="de-CH" w:eastAsia="de-DE"/>
              <w14:ligatures w14:val="none"/>
            </w:rPr>
          </w:pPr>
          <w:r w:rsidRPr="00200D1A">
            <w:rPr>
              <w:sz w:val="20"/>
              <w:szCs w:val="20"/>
            </w:rPr>
            <w:t>Online-Kongress</w:t>
          </w:r>
          <w:r w:rsidR="00200D1A" w:rsidRPr="00200D1A">
            <w:rPr>
              <w:sz w:val="20"/>
              <w:szCs w:val="20"/>
            </w:rPr>
            <w:t xml:space="preserve">: </w:t>
          </w:r>
          <w:r w:rsidR="00200D1A" w:rsidRPr="00200D1A">
            <w:rPr>
              <w:rFonts w:ascii="Times New Roman" w:eastAsia="Times New Roman" w:hAnsi="Times New Roman" w:cs="Times New Roman"/>
              <w:b/>
              <w:bCs/>
              <w:kern w:val="0"/>
              <w:sz w:val="20"/>
              <w:szCs w:val="20"/>
              <w:lang w:val="de-CH" w:eastAsia="de-DE"/>
              <w14:ligatures w14:val="none"/>
            </w:rPr>
            <w:t>„Krisen als Wachstumschance – mit Integrität als Kompass“</w:t>
          </w:r>
        </w:p>
        <w:p w14:paraId="697169DF" w14:textId="77777777" w:rsidR="00200D1A" w:rsidRDefault="00200D1A" w:rsidP="00200D1A">
          <w:pPr>
            <w:pStyle w:val="Fuzeile"/>
          </w:pPr>
          <w:r w:rsidRPr="00200D1A">
            <w:rPr>
              <w:sz w:val="20"/>
              <w:szCs w:val="20"/>
            </w:rPr>
            <w:t>Mehr Informatio</w:t>
          </w:r>
          <w:r w:rsidR="002A3E49">
            <w:rPr>
              <w:sz w:val="20"/>
              <w:szCs w:val="20"/>
            </w:rPr>
            <w:t>nen: Kongresszugänge, Community, Challenges, Kurse und Podcast</w:t>
          </w:r>
          <w:r w:rsidRPr="00200D1A">
            <w:rPr>
              <w:sz w:val="20"/>
              <w:szCs w:val="20"/>
            </w:rPr>
            <w:t xml:space="preserve"> </w:t>
          </w:r>
          <w:r w:rsidR="002A3E49">
            <w:rPr>
              <w:sz w:val="20"/>
              <w:szCs w:val="20"/>
            </w:rPr>
            <w:br/>
          </w:r>
          <w:r w:rsidRPr="00200D1A">
            <w:rPr>
              <w:sz w:val="20"/>
              <w:szCs w:val="20"/>
            </w:rPr>
            <w:t xml:space="preserve">unter: </w:t>
          </w:r>
          <w:hyperlink r:id="rId2" w:history="1">
            <w:r w:rsidRPr="00200D1A">
              <w:rPr>
                <w:rStyle w:val="Hyperlink"/>
                <w:sz w:val="20"/>
                <w:szCs w:val="20"/>
              </w:rPr>
              <w:t>https://integer-sein.de/</w:t>
            </w:r>
          </w:hyperlink>
        </w:p>
      </w:tc>
    </w:tr>
  </w:tbl>
  <w:p w14:paraId="37D7DD03" w14:textId="77777777" w:rsidR="00200D1A" w:rsidRPr="00200D1A" w:rsidRDefault="000A65F2">
    <w:pPr>
      <w:rPr>
        <w:sz w:val="8"/>
        <w:szCs w:val="8"/>
      </w:rPr>
    </w:pPr>
    <w:r>
      <w:rPr>
        <w:noProof/>
      </w:rPr>
    </w:r>
    <w:r w:rsidR="000A65F2">
      <w:rPr>
        <w:noProof/>
      </w:rPr>
      <w:pict w14:anchorId="1C822A1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994955" o:spid="_x0000_s1026" type="#_x0000_t75" alt="" style="position:absolute;margin-left:0;margin-top:0;width:1638.4pt;height:1638.4pt;z-index:-25164390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3" o:title="39d3030d-1ab1-4105-a48b-76059157bdf3" gain="19661f" blacklevel="22938f"/>
          <w10:wrap anchorx="margin" anchory="margin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2C681B" w14:textId="77777777" w:rsidR="00200D1A" w:rsidRDefault="00200D1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8E9E0C" w14:textId="77777777" w:rsidR="00762C86" w:rsidRDefault="00762C86" w:rsidP="002C27F0">
      <w:r>
        <w:separator/>
      </w:r>
    </w:p>
  </w:footnote>
  <w:footnote w:type="continuationSeparator" w:id="0">
    <w:p w14:paraId="30697B88" w14:textId="77777777" w:rsidR="00762C86" w:rsidRDefault="00762C86" w:rsidP="002C27F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8726E9" w14:textId="77777777" w:rsidR="002C27F0" w:rsidRDefault="000A65F2">
    <w:pPr>
      <w:pStyle w:val="Kopfzeile"/>
    </w:pPr>
    <w:r>
      <w:rPr>
        <w:noProof/>
      </w:rPr>
    </w:r>
    <w:r w:rsidR="000A65F2">
      <w:rPr>
        <w:noProof/>
      </w:rPr>
      <w:pict w14:anchorId="2517427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88276" o:spid="_x0000_s1028" type="#_x0000_t75" alt="" style="position:absolute;margin-left:0;margin-top:0;width:1638.4pt;height:1638.4pt;z-index:-25163776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39d3030d-1ab1-4105-a48b-76059157bdf3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950C14" w14:textId="77777777" w:rsidR="002C27F0" w:rsidRDefault="000A65F2">
    <w:pPr>
      <w:pStyle w:val="Kopfzeile"/>
    </w:pPr>
    <w:r>
      <w:rPr>
        <w:noProof/>
      </w:rPr>
    </w:r>
    <w:r w:rsidR="000A65F2">
      <w:rPr>
        <w:noProof/>
      </w:rPr>
      <w:pict w14:anchorId="241F355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88277" o:spid="_x0000_s1027" type="#_x0000_t75" alt="" style="position:absolute;margin-left:0;margin-top:0;width:1638.4pt;height:1638.4pt;z-index:-25163468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39d3030d-1ab1-4105-a48b-76059157bdf3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57E6A5" w14:textId="77777777" w:rsidR="002C27F0" w:rsidRDefault="000A65F2">
    <w:pPr>
      <w:pStyle w:val="Kopfzeile"/>
    </w:pPr>
    <w:r>
      <w:rPr>
        <w:noProof/>
      </w:rPr>
    </w:r>
    <w:r w:rsidR="000A65F2">
      <w:rPr>
        <w:noProof/>
      </w:rPr>
      <w:pict w14:anchorId="456766D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88275" o:spid="_x0000_s1025" type="#_x0000_t75" alt="" style="position:absolute;margin-left:0;margin-top:0;width:1638.4pt;height:1638.4pt;z-index:-25164083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39d3030d-1ab1-4105-a48b-76059157bdf3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80F5DD4"/>
    <w:multiLevelType w:val="multilevel"/>
    <w:tmpl w:val="CFA6A9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4768761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3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2CFE"/>
    <w:rsid w:val="0004763D"/>
    <w:rsid w:val="00097AC1"/>
    <w:rsid w:val="000A65F2"/>
    <w:rsid w:val="00105053"/>
    <w:rsid w:val="00114207"/>
    <w:rsid w:val="0015580B"/>
    <w:rsid w:val="001C46B4"/>
    <w:rsid w:val="001F3D26"/>
    <w:rsid w:val="00200D1A"/>
    <w:rsid w:val="00253500"/>
    <w:rsid w:val="00256C95"/>
    <w:rsid w:val="00282CFE"/>
    <w:rsid w:val="002838EF"/>
    <w:rsid w:val="002A3E49"/>
    <w:rsid w:val="002C27F0"/>
    <w:rsid w:val="002D54BD"/>
    <w:rsid w:val="00332F25"/>
    <w:rsid w:val="00355C5A"/>
    <w:rsid w:val="003865D0"/>
    <w:rsid w:val="0039796D"/>
    <w:rsid w:val="004B7B74"/>
    <w:rsid w:val="004D7C8E"/>
    <w:rsid w:val="00504F5A"/>
    <w:rsid w:val="00561052"/>
    <w:rsid w:val="00582B89"/>
    <w:rsid w:val="005E22A8"/>
    <w:rsid w:val="005E52A9"/>
    <w:rsid w:val="006050A0"/>
    <w:rsid w:val="00635025"/>
    <w:rsid w:val="006461E1"/>
    <w:rsid w:val="006544F2"/>
    <w:rsid w:val="00681754"/>
    <w:rsid w:val="006A2058"/>
    <w:rsid w:val="00715A59"/>
    <w:rsid w:val="00762C86"/>
    <w:rsid w:val="00816CA1"/>
    <w:rsid w:val="008E76F5"/>
    <w:rsid w:val="00900546"/>
    <w:rsid w:val="009476BA"/>
    <w:rsid w:val="00971251"/>
    <w:rsid w:val="00993A5D"/>
    <w:rsid w:val="00995CA1"/>
    <w:rsid w:val="00A035DE"/>
    <w:rsid w:val="00AB15E1"/>
    <w:rsid w:val="00B72095"/>
    <w:rsid w:val="00B85CBF"/>
    <w:rsid w:val="00BC05D1"/>
    <w:rsid w:val="00C20F17"/>
    <w:rsid w:val="00C55158"/>
    <w:rsid w:val="00C7273A"/>
    <w:rsid w:val="00C97F21"/>
    <w:rsid w:val="00D91E2B"/>
    <w:rsid w:val="00DF040F"/>
    <w:rsid w:val="00E556FA"/>
    <w:rsid w:val="00E8174B"/>
    <w:rsid w:val="00EC791A"/>
    <w:rsid w:val="00EE0588"/>
    <w:rsid w:val="00F35004"/>
    <w:rsid w:val="00F52D51"/>
    <w:rsid w:val="00FA09C0"/>
    <w:rsid w:val="00FE7A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E5353"/>
  <w15:chartTrackingRefBased/>
  <w15:docId w15:val="{3D589A71-C418-1441-A2DB-71BABA4A85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816CA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816CA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816CA1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16CA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16CA1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16CA1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16CA1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16CA1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16CA1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816CA1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816CA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816CA1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16CA1"/>
    <w:rPr>
      <w:rFonts w:eastAsiaTheme="majorEastAsia" w:cstheme="majorBidi"/>
      <w:i/>
      <w:iCs/>
      <w:color w:val="2F5496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16CA1"/>
    <w:rPr>
      <w:rFonts w:eastAsiaTheme="majorEastAsia" w:cstheme="majorBidi"/>
      <w:color w:val="2F5496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16CA1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16CA1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16CA1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16CA1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816CA1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816CA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816CA1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16CA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816CA1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816CA1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816CA1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816CA1"/>
    <w:rPr>
      <w:i/>
      <w:iCs/>
      <w:color w:val="2F5496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816CA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816CA1"/>
    <w:rPr>
      <w:i/>
      <w:iCs/>
      <w:color w:val="2F5496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816CA1"/>
    <w:rPr>
      <w:b/>
      <w:bCs/>
      <w:smallCaps/>
      <w:color w:val="2F5496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2C27F0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2C27F0"/>
  </w:style>
  <w:style w:type="paragraph" w:styleId="Fuzeile">
    <w:name w:val="footer"/>
    <w:basedOn w:val="Standard"/>
    <w:link w:val="FuzeileZchn"/>
    <w:uiPriority w:val="99"/>
    <w:unhideWhenUsed/>
    <w:rsid w:val="002C27F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2C27F0"/>
  </w:style>
  <w:style w:type="table" w:styleId="Tabellenraster">
    <w:name w:val="Table Grid"/>
    <w:basedOn w:val="NormaleTabelle"/>
    <w:uiPriority w:val="39"/>
    <w:rsid w:val="00200D1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200D1A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rsid w:val="00200D1A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semiHidden/>
    <w:unhideWhenUsed/>
    <w:rsid w:val="00282CFE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val="de-CH" w:eastAsia="de-DE"/>
      <w14:ligatures w14:val="none"/>
    </w:rPr>
  </w:style>
  <w:style w:type="character" w:styleId="Fett">
    <w:name w:val="Strong"/>
    <w:basedOn w:val="Absatz-Standardschriftart"/>
    <w:uiPriority w:val="22"/>
    <w:qFormat/>
    <w:rsid w:val="00282CFE"/>
    <w:rPr>
      <w:b/>
      <w:bCs/>
    </w:rPr>
  </w:style>
  <w:style w:type="character" w:styleId="Hervorhebung">
    <w:name w:val="Emphasis"/>
    <w:basedOn w:val="Absatz-Standardschriftart"/>
    <w:uiPriority w:val="20"/>
    <w:qFormat/>
    <w:rsid w:val="00282CFE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4508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1.jpeg"/><Relationship Id="rId2" Type="http://schemas.openxmlformats.org/officeDocument/2006/relationships/hyperlink" Target="https://integer-sein.de/" TargetMode="External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hajomichels/Library/Group%20Containers/UBF8T346G9.Office/User%20Content.localized/Templates.localized/Krisenkongress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Krisenkongress.dotx</Template>
  <TotalTime>0</TotalTime>
  <Pages>2</Pages>
  <Words>384</Words>
  <Characters>2420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EvolutioNET GmbH</Company>
  <LinksUpToDate>false</LinksUpToDate>
  <CharactersWithSpaces>2799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Hajo Michels</dc:creator>
  <cp:keywords/>
  <dc:description/>
  <cp:lastModifiedBy>Hans-Joachim Michels</cp:lastModifiedBy>
  <cp:revision>5</cp:revision>
  <dcterms:created xsi:type="dcterms:W3CDTF">2025-05-28T08:44:00Z</dcterms:created>
  <dcterms:modified xsi:type="dcterms:W3CDTF">2025-05-30T07:39:00Z</dcterms:modified>
</cp:coreProperties>
</file>